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E9768" w14:textId="56B0800B" w:rsidR="006B2F86" w:rsidRDefault="00BF6A22" w:rsidP="00E71FC3">
      <w:pPr>
        <w:pStyle w:val="NoSpacing"/>
      </w:pPr>
      <w:r>
        <w:rPr>
          <w:u w:val="single"/>
        </w:rPr>
        <w:t>Richard WYKESLONDE</w:t>
      </w:r>
      <w:r>
        <w:t xml:space="preserve">  </w:t>
      </w:r>
      <w:proofErr w:type="gramStart"/>
      <w:r>
        <w:t xml:space="preserve">   (</w:t>
      </w:r>
      <w:proofErr w:type="gramEnd"/>
      <w:r>
        <w:t>d.1410-1)</w:t>
      </w:r>
    </w:p>
    <w:p w14:paraId="4C2D0694" w14:textId="5B7A432E" w:rsidR="00BF6A22" w:rsidRDefault="00BF6A22" w:rsidP="00E71FC3">
      <w:pPr>
        <w:pStyle w:val="NoSpacing"/>
      </w:pPr>
      <w:r>
        <w:t xml:space="preserve">Vicar of </w:t>
      </w:r>
      <w:proofErr w:type="spellStart"/>
      <w:r>
        <w:t>Colyton</w:t>
      </w:r>
      <w:proofErr w:type="spellEnd"/>
      <w:r>
        <w:t>, Devon.</w:t>
      </w:r>
    </w:p>
    <w:p w14:paraId="7C70170C" w14:textId="7331114E" w:rsidR="00BF6A22" w:rsidRDefault="00BF6A22" w:rsidP="00E71FC3">
      <w:pPr>
        <w:pStyle w:val="NoSpacing"/>
      </w:pPr>
    </w:p>
    <w:p w14:paraId="3C71D78B" w14:textId="7666D339" w:rsidR="00BF6A22" w:rsidRDefault="00BF6A22" w:rsidP="00E71FC3">
      <w:pPr>
        <w:pStyle w:val="NoSpacing"/>
      </w:pPr>
    </w:p>
    <w:p w14:paraId="61C228D7" w14:textId="1D3C8E9F" w:rsidR="00BF6A22" w:rsidRDefault="00BF6A22" w:rsidP="00E71FC3">
      <w:pPr>
        <w:pStyle w:val="NoSpacing"/>
      </w:pPr>
      <w:r>
        <w:t>17 Jan.1411</w:t>
      </w:r>
      <w:r>
        <w:tab/>
        <w:t>He was dead by this date.</w:t>
      </w:r>
    </w:p>
    <w:p w14:paraId="37383477" w14:textId="5A180FB3" w:rsidR="00BF6A22" w:rsidRDefault="00BF6A22" w:rsidP="00E71FC3">
      <w:pPr>
        <w:pStyle w:val="NoSpacing"/>
      </w:pPr>
      <w:r>
        <w:tab/>
      </w:r>
      <w:r>
        <w:tab/>
        <w:t>(“Stafford Register” p.157)</w:t>
      </w:r>
    </w:p>
    <w:p w14:paraId="681F24E2" w14:textId="0DD6F0A9" w:rsidR="00BF6A22" w:rsidRDefault="00BF6A22" w:rsidP="00E71FC3">
      <w:pPr>
        <w:pStyle w:val="NoSpacing"/>
      </w:pPr>
    </w:p>
    <w:p w14:paraId="09DB2EDB" w14:textId="38A14886" w:rsidR="00BF6A22" w:rsidRDefault="00BF6A22" w:rsidP="00E71FC3">
      <w:pPr>
        <w:pStyle w:val="NoSpacing"/>
      </w:pPr>
    </w:p>
    <w:p w14:paraId="1E6802AA" w14:textId="24F9579B" w:rsidR="00BF6A22" w:rsidRPr="00BF6A22" w:rsidRDefault="00BF6A22" w:rsidP="00E71FC3">
      <w:pPr>
        <w:pStyle w:val="NoSpacing"/>
      </w:pPr>
      <w:r>
        <w:t>30 January 2019</w:t>
      </w:r>
      <w:bookmarkStart w:id="0" w:name="_GoBack"/>
      <w:bookmarkEnd w:id="0"/>
    </w:p>
    <w:sectPr w:rsidR="00BF6A22" w:rsidRPr="00BF6A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10D71" w14:textId="77777777" w:rsidR="00BF6A22" w:rsidRDefault="00BF6A22" w:rsidP="00E71FC3">
      <w:pPr>
        <w:spacing w:after="0" w:line="240" w:lineRule="auto"/>
      </w:pPr>
      <w:r>
        <w:separator/>
      </w:r>
    </w:p>
  </w:endnote>
  <w:endnote w:type="continuationSeparator" w:id="0">
    <w:p w14:paraId="1D23F993" w14:textId="77777777" w:rsidR="00BF6A22" w:rsidRDefault="00BF6A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32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3485E" w14:textId="77777777" w:rsidR="00BF6A22" w:rsidRDefault="00BF6A22" w:rsidP="00E71FC3">
      <w:pPr>
        <w:spacing w:after="0" w:line="240" w:lineRule="auto"/>
      </w:pPr>
      <w:r>
        <w:separator/>
      </w:r>
    </w:p>
  </w:footnote>
  <w:footnote w:type="continuationSeparator" w:id="0">
    <w:p w14:paraId="2FA21DFF" w14:textId="77777777" w:rsidR="00BF6A22" w:rsidRDefault="00BF6A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A22"/>
    <w:rsid w:val="001A7C09"/>
    <w:rsid w:val="00577BD5"/>
    <w:rsid w:val="00656CBA"/>
    <w:rsid w:val="006A1F77"/>
    <w:rsid w:val="00733BE7"/>
    <w:rsid w:val="00AB52E8"/>
    <w:rsid w:val="00B16D3F"/>
    <w:rsid w:val="00BB41AC"/>
    <w:rsid w:val="00BF6A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1AC2E"/>
  <w15:chartTrackingRefBased/>
  <w15:docId w15:val="{4E21B129-82F3-4BA6-B376-CDDC605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2019-01-30T21:37:00Z</dcterms:created>
  <dcterms:modified xsi:type="dcterms:W3CDTF">2019-01-30T21:39:00Z</dcterms:modified>
</cp:coreProperties>
</file>